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5171" w14:textId="77777777" w:rsidR="00281B5C" w:rsidRDefault="00281B5C" w:rsidP="00251395">
      <w:pPr>
        <w:pStyle w:val="Unittitle"/>
      </w:pPr>
      <w:r>
        <w:t>3. Construction design principles</w:t>
      </w:r>
    </w:p>
    <w:p w14:paraId="424135E4" w14:textId="77777777" w:rsidR="00281B5C" w:rsidRPr="0015495D" w:rsidRDefault="00281B5C" w:rsidP="0015495D">
      <w:pPr>
        <w:pStyle w:val="Heading1"/>
      </w:pPr>
      <w:r w:rsidRPr="0015495D">
        <w:t>Worksheet 8: Benefits of good design – construction methods (tutor)</w:t>
      </w:r>
    </w:p>
    <w:p w14:paraId="5ABD3D80" w14:textId="77777777" w:rsidR="00281B5C" w:rsidRPr="003F58E0" w:rsidRDefault="00281B5C" w:rsidP="0015495D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3F58E0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28ED30E4" w14:textId="77777777" w:rsidR="00281B5C" w:rsidRPr="00C00268" w:rsidRDefault="00281B5C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p w14:paraId="2E79690E" w14:textId="77777777" w:rsidR="00281B5C" w:rsidRPr="00C00268" w:rsidRDefault="00281B5C" w:rsidP="00A553CD">
      <w:pPr>
        <w:pStyle w:val="Normalnumberedlist"/>
        <w:numPr>
          <w:ilvl w:val="0"/>
          <w:numId w:val="0"/>
        </w:numPr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281B5C" w:rsidRPr="0084674B" w14:paraId="4F6E8B83" w14:textId="77777777" w:rsidTr="007866EE">
        <w:tc>
          <w:tcPr>
            <w:tcW w:w="4754" w:type="dxa"/>
            <w:shd w:val="clear" w:color="auto" w:fill="E7E6E6" w:themeFill="background2"/>
          </w:tcPr>
          <w:p w14:paraId="02C009D8" w14:textId="77777777" w:rsidR="00281B5C" w:rsidRPr="002B335B" w:rsidRDefault="00281B5C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1C464916" w14:textId="77777777" w:rsidR="00281B5C" w:rsidRPr="002B335B" w:rsidRDefault="00281B5C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>Modern</w:t>
            </w:r>
          </w:p>
        </w:tc>
      </w:tr>
      <w:tr w:rsidR="00281B5C" w:rsidRPr="00C00268" w14:paraId="7E32016F" w14:textId="77777777" w:rsidTr="007866EE">
        <w:tc>
          <w:tcPr>
            <w:tcW w:w="4754" w:type="dxa"/>
          </w:tcPr>
          <w:p w14:paraId="5EEB0C1C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In situ roofing</w:t>
            </w:r>
          </w:p>
        </w:tc>
        <w:tc>
          <w:tcPr>
            <w:tcW w:w="4754" w:type="dxa"/>
          </w:tcPr>
          <w:p w14:paraId="7A3C811C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Structural insulated panels</w:t>
            </w:r>
          </w:p>
        </w:tc>
      </w:tr>
      <w:tr w:rsidR="00281B5C" w:rsidRPr="00C00268" w14:paraId="1E218C86" w14:textId="77777777" w:rsidTr="007866EE">
        <w:tc>
          <w:tcPr>
            <w:tcW w:w="4754" w:type="dxa"/>
          </w:tcPr>
          <w:p w14:paraId="5F6DFFAD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Solid plastering</w:t>
            </w:r>
          </w:p>
        </w:tc>
        <w:tc>
          <w:tcPr>
            <w:tcW w:w="4754" w:type="dxa"/>
          </w:tcPr>
          <w:p w14:paraId="19F66F89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Dry wall systems</w:t>
            </w:r>
          </w:p>
        </w:tc>
      </w:tr>
      <w:tr w:rsidR="00281B5C" w:rsidRPr="00C00268" w14:paraId="0A08062C" w14:textId="77777777" w:rsidTr="007866EE">
        <w:tc>
          <w:tcPr>
            <w:tcW w:w="4754" w:type="dxa"/>
          </w:tcPr>
          <w:p w14:paraId="0818BB89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Brick and block</w:t>
            </w:r>
          </w:p>
        </w:tc>
        <w:tc>
          <w:tcPr>
            <w:tcW w:w="4754" w:type="dxa"/>
          </w:tcPr>
          <w:p w14:paraId="37DF3BDB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Thin joint systems</w:t>
            </w:r>
          </w:p>
        </w:tc>
      </w:tr>
    </w:tbl>
    <w:p w14:paraId="70E16FA4" w14:textId="77777777" w:rsidR="00281B5C" w:rsidRPr="00C00268" w:rsidRDefault="00281B5C" w:rsidP="00B519EA">
      <w:pPr>
        <w:pStyle w:val="Answer"/>
        <w:ind w:left="0"/>
        <w:rPr>
          <w:sz w:val="24"/>
          <w:szCs w:val="24"/>
        </w:rPr>
      </w:pPr>
    </w:p>
    <w:p w14:paraId="1384E67C" w14:textId="77777777" w:rsidR="00281B5C" w:rsidRPr="00C00268" w:rsidRDefault="00281B5C" w:rsidP="00B519EA">
      <w:pPr>
        <w:pStyle w:val="Answer"/>
        <w:ind w:left="0"/>
        <w:rPr>
          <w:sz w:val="24"/>
          <w:szCs w:val="24"/>
        </w:rPr>
      </w:pPr>
    </w:p>
    <w:p w14:paraId="6C8AD8EB" w14:textId="77777777" w:rsidR="00281B5C" w:rsidRPr="00C00268" w:rsidRDefault="00281B5C" w:rsidP="00B519EA">
      <w:pPr>
        <w:pStyle w:val="Answer"/>
        <w:ind w:left="0"/>
        <w:rPr>
          <w:sz w:val="24"/>
          <w:szCs w:val="24"/>
        </w:rPr>
      </w:pPr>
    </w:p>
    <w:p w14:paraId="25B0A037" w14:textId="77777777" w:rsidR="00281B5C" w:rsidRPr="003F58E0" w:rsidRDefault="00281B5C" w:rsidP="0015495D">
      <w:pPr>
        <w:pStyle w:val="Answer"/>
        <w:numPr>
          <w:ilvl w:val="0"/>
          <w:numId w:val="36"/>
        </w:numPr>
      </w:pPr>
      <w:r w:rsidRPr="003F58E0">
        <w:t>State the benefits of prefabricated modular construction over traditional onsite construction and installations.</w:t>
      </w:r>
    </w:p>
    <w:p w14:paraId="03FF26BD" w14:textId="77777777" w:rsidR="00281B5C" w:rsidRPr="003F58E0" w:rsidRDefault="00281B5C" w:rsidP="001C4552">
      <w:pPr>
        <w:pStyle w:val="Answer"/>
        <w:rPr>
          <w:color w:val="FF0000"/>
        </w:rPr>
      </w:pPr>
    </w:p>
    <w:p w14:paraId="6E7DE272" w14:textId="77777777" w:rsidR="00281B5C" w:rsidRPr="003F58E0" w:rsidRDefault="00281B5C" w:rsidP="0015495D">
      <w:pPr>
        <w:pStyle w:val="Answer"/>
        <w:ind w:left="360"/>
        <w:rPr>
          <w:color w:val="FF0000"/>
        </w:rPr>
      </w:pPr>
      <w:r w:rsidRPr="003F58E0">
        <w:rPr>
          <w:color w:val="FF0000"/>
        </w:rPr>
        <w:t>More cost effective; less waste; built in a controlled environment; services can be pre-installed; doors and windows can be pre-fitted; any issues can be addressed before delivery; onsite erection and installation of second fix building services components is quicker.</w:t>
      </w:r>
    </w:p>
    <w:p w14:paraId="6E651BAF" w14:textId="77777777" w:rsidR="00281B5C" w:rsidRPr="003F58E0" w:rsidRDefault="00281B5C" w:rsidP="00B519EA">
      <w:pPr>
        <w:pStyle w:val="Answer"/>
        <w:ind w:left="0"/>
      </w:pPr>
    </w:p>
    <w:p w14:paraId="37E3F48C" w14:textId="77777777" w:rsidR="00281B5C" w:rsidRPr="003F58E0" w:rsidRDefault="00281B5C" w:rsidP="00B519EA">
      <w:pPr>
        <w:pStyle w:val="Answer"/>
        <w:ind w:left="0"/>
      </w:pPr>
    </w:p>
    <w:p w14:paraId="3F296EF5" w14:textId="77777777" w:rsidR="00281B5C" w:rsidRPr="003F58E0" w:rsidRDefault="00281B5C" w:rsidP="0015495D">
      <w:pPr>
        <w:pStyle w:val="Answer"/>
        <w:numPr>
          <w:ilvl w:val="0"/>
          <w:numId w:val="36"/>
        </w:numPr>
      </w:pPr>
      <w:r w:rsidRPr="003F58E0">
        <w:t xml:space="preserve">Identify the material shown.in this drawing. </w:t>
      </w:r>
    </w:p>
    <w:p w14:paraId="33928D83" w14:textId="77777777" w:rsidR="00281B5C" w:rsidRPr="00C00268" w:rsidRDefault="00281B5C" w:rsidP="008D2E0C">
      <w:pPr>
        <w:pStyle w:val="Answer"/>
        <w:rPr>
          <w:sz w:val="24"/>
          <w:szCs w:val="24"/>
        </w:rPr>
      </w:pPr>
    </w:p>
    <w:p w14:paraId="184BB2A2" w14:textId="77777777" w:rsidR="00281B5C" w:rsidRPr="00C00268" w:rsidRDefault="00281B5C" w:rsidP="00E2051F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Pr="00C00268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04202CE3" wp14:editId="6166ADA5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0B4BD" w14:textId="77777777" w:rsidR="00281B5C" w:rsidRPr="00C00268" w:rsidRDefault="00281B5C" w:rsidP="008D2E0C">
      <w:pPr>
        <w:pStyle w:val="Answer"/>
        <w:ind w:left="0"/>
        <w:rPr>
          <w:sz w:val="24"/>
          <w:szCs w:val="24"/>
        </w:rPr>
      </w:pPr>
    </w:p>
    <w:p w14:paraId="3AF27FDE" w14:textId="77777777" w:rsidR="00281B5C" w:rsidRPr="003F58E0" w:rsidRDefault="00281B5C" w:rsidP="00E453F2">
      <w:pPr>
        <w:pStyle w:val="Answer"/>
      </w:pPr>
      <w:r w:rsidRPr="003F58E0">
        <w:rPr>
          <w:color w:val="FF0000"/>
        </w:rPr>
        <w:t>Structural insulated panels (SIPs).</w:t>
      </w:r>
    </w:p>
    <w:p w14:paraId="37216512" w14:textId="005BB647" w:rsidR="006E1028" w:rsidRDefault="006E1028" w:rsidP="00281B5C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03263" w14:textId="77777777" w:rsidR="00C12418" w:rsidRDefault="00C12418">
      <w:pPr>
        <w:spacing w:before="0" w:after="0"/>
      </w:pPr>
      <w:r>
        <w:separator/>
      </w:r>
    </w:p>
  </w:endnote>
  <w:endnote w:type="continuationSeparator" w:id="0">
    <w:p w14:paraId="44539E65" w14:textId="77777777" w:rsidR="00C12418" w:rsidRDefault="00C124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553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0835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E0D4A09" wp14:editId="6EDE109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3878B8" w14:textId="4BC166F3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46211" w:rsidRPr="0094621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E7C283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0D4A0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13878B8" w14:textId="4BC166F3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46211" w:rsidRPr="0094621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E7C283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8302C9A" wp14:editId="4B2BFA9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4C5B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AD2BE" w14:textId="77777777" w:rsidR="00C12418" w:rsidRDefault="00C12418">
      <w:pPr>
        <w:spacing w:before="0" w:after="0"/>
      </w:pPr>
      <w:r>
        <w:separator/>
      </w:r>
    </w:p>
  </w:footnote>
  <w:footnote w:type="continuationSeparator" w:id="0">
    <w:p w14:paraId="169E09E9" w14:textId="77777777" w:rsidR="00C12418" w:rsidRDefault="00C124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8D9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51D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6211F11" wp14:editId="6FB1C96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2BD2DE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2879856" wp14:editId="76EBC5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000AC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150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21471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52002"/>
    <w:multiLevelType w:val="hybridMultilevel"/>
    <w:tmpl w:val="046E5E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C1C71"/>
    <w:multiLevelType w:val="hybridMultilevel"/>
    <w:tmpl w:val="A2BA444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68134">
    <w:abstractNumId w:val="4"/>
  </w:num>
  <w:num w:numId="2" w16cid:durableId="1017846142">
    <w:abstractNumId w:val="15"/>
  </w:num>
  <w:num w:numId="3" w16cid:durableId="1685208091">
    <w:abstractNumId w:val="22"/>
  </w:num>
  <w:num w:numId="4" w16cid:durableId="1171524368">
    <w:abstractNumId w:val="17"/>
  </w:num>
  <w:num w:numId="5" w16cid:durableId="208497730">
    <w:abstractNumId w:val="7"/>
  </w:num>
  <w:num w:numId="6" w16cid:durableId="813370274">
    <w:abstractNumId w:val="16"/>
  </w:num>
  <w:num w:numId="7" w16cid:durableId="1143236005">
    <w:abstractNumId w:val="7"/>
  </w:num>
  <w:num w:numId="8" w16cid:durableId="1698778319">
    <w:abstractNumId w:val="1"/>
  </w:num>
  <w:num w:numId="9" w16cid:durableId="1448041993">
    <w:abstractNumId w:val="7"/>
    <w:lvlOverride w:ilvl="0">
      <w:startOverride w:val="1"/>
    </w:lvlOverride>
  </w:num>
  <w:num w:numId="10" w16cid:durableId="61684831">
    <w:abstractNumId w:val="18"/>
  </w:num>
  <w:num w:numId="11" w16cid:durableId="1686832416">
    <w:abstractNumId w:val="14"/>
  </w:num>
  <w:num w:numId="12" w16cid:durableId="422919007">
    <w:abstractNumId w:val="5"/>
  </w:num>
  <w:num w:numId="13" w16cid:durableId="236088666">
    <w:abstractNumId w:val="13"/>
  </w:num>
  <w:num w:numId="14" w16cid:durableId="214320057">
    <w:abstractNumId w:val="19"/>
  </w:num>
  <w:num w:numId="15" w16cid:durableId="1126973619">
    <w:abstractNumId w:val="11"/>
  </w:num>
  <w:num w:numId="16" w16cid:durableId="1225095599">
    <w:abstractNumId w:val="6"/>
  </w:num>
  <w:num w:numId="17" w16cid:durableId="2010205590">
    <w:abstractNumId w:val="24"/>
  </w:num>
  <w:num w:numId="18" w16cid:durableId="1485663152">
    <w:abstractNumId w:val="25"/>
  </w:num>
  <w:num w:numId="19" w16cid:durableId="643851789">
    <w:abstractNumId w:val="3"/>
  </w:num>
  <w:num w:numId="20" w16cid:durableId="1613243633">
    <w:abstractNumId w:val="2"/>
  </w:num>
  <w:num w:numId="21" w16cid:durableId="2012296773">
    <w:abstractNumId w:val="9"/>
  </w:num>
  <w:num w:numId="22" w16cid:durableId="2087261010">
    <w:abstractNumId w:val="9"/>
    <w:lvlOverride w:ilvl="0">
      <w:startOverride w:val="1"/>
    </w:lvlOverride>
  </w:num>
  <w:num w:numId="23" w16cid:durableId="870190291">
    <w:abstractNumId w:val="23"/>
  </w:num>
  <w:num w:numId="24" w16cid:durableId="1089693936">
    <w:abstractNumId w:val="9"/>
    <w:lvlOverride w:ilvl="0">
      <w:startOverride w:val="1"/>
    </w:lvlOverride>
  </w:num>
  <w:num w:numId="25" w16cid:durableId="571542618">
    <w:abstractNumId w:val="9"/>
    <w:lvlOverride w:ilvl="0">
      <w:startOverride w:val="1"/>
    </w:lvlOverride>
  </w:num>
  <w:num w:numId="26" w16cid:durableId="342392357">
    <w:abstractNumId w:val="10"/>
  </w:num>
  <w:num w:numId="27" w16cid:durableId="1865434053">
    <w:abstractNumId w:val="20"/>
  </w:num>
  <w:num w:numId="28" w16cid:durableId="1896695360">
    <w:abstractNumId w:val="9"/>
    <w:lvlOverride w:ilvl="0">
      <w:startOverride w:val="1"/>
    </w:lvlOverride>
  </w:num>
  <w:num w:numId="29" w16cid:durableId="1704094398">
    <w:abstractNumId w:val="21"/>
  </w:num>
  <w:num w:numId="30" w16cid:durableId="586810513">
    <w:abstractNumId w:val="9"/>
  </w:num>
  <w:num w:numId="31" w16cid:durableId="103841596">
    <w:abstractNumId w:val="9"/>
    <w:lvlOverride w:ilvl="0">
      <w:startOverride w:val="1"/>
    </w:lvlOverride>
  </w:num>
  <w:num w:numId="32" w16cid:durableId="1094083858">
    <w:abstractNumId w:val="9"/>
    <w:lvlOverride w:ilvl="0">
      <w:startOverride w:val="1"/>
    </w:lvlOverride>
  </w:num>
  <w:num w:numId="33" w16cid:durableId="1937246278">
    <w:abstractNumId w:val="0"/>
  </w:num>
  <w:num w:numId="34" w16cid:durableId="74211545">
    <w:abstractNumId w:val="12"/>
  </w:num>
  <w:num w:numId="35" w16cid:durableId="2122604061">
    <w:abstractNumId w:val="26"/>
  </w:num>
  <w:num w:numId="36" w16cid:durableId="1408377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B5C"/>
    <w:rsid w:val="000033BD"/>
    <w:rsid w:val="00082C62"/>
    <w:rsid w:val="000B231F"/>
    <w:rsid w:val="000E194B"/>
    <w:rsid w:val="00110217"/>
    <w:rsid w:val="00152AC3"/>
    <w:rsid w:val="0015495D"/>
    <w:rsid w:val="00156AF3"/>
    <w:rsid w:val="0019491D"/>
    <w:rsid w:val="001F74AD"/>
    <w:rsid w:val="002272C8"/>
    <w:rsid w:val="00281B5C"/>
    <w:rsid w:val="002D07A8"/>
    <w:rsid w:val="003405EA"/>
    <w:rsid w:val="00342E9E"/>
    <w:rsid w:val="003B2CCD"/>
    <w:rsid w:val="003F58E0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46211"/>
    <w:rsid w:val="009975A0"/>
    <w:rsid w:val="009C5C6E"/>
    <w:rsid w:val="00A2454C"/>
    <w:rsid w:val="00AD179E"/>
    <w:rsid w:val="00AE245C"/>
    <w:rsid w:val="00B054EC"/>
    <w:rsid w:val="00BE2C21"/>
    <w:rsid w:val="00C01D20"/>
    <w:rsid w:val="00C12418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F19FC1"/>
  <w15:docId w15:val="{B0FCD83B-9EFA-438B-8428-2B760205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8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4621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159</Words>
  <Characters>823</Characters>
  <Application>Microsoft Office Word</Application>
  <DocSecurity>0</DocSecurity>
  <Lines>39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2021-09-21T11:35:00Z</dcterms:created>
  <dcterms:modified xsi:type="dcterms:W3CDTF">2025-11-12T14:59:00Z</dcterms:modified>
</cp:coreProperties>
</file>